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44E" w:rsidRPr="00FB4F6B" w:rsidRDefault="00E4144E">
      <w:pPr>
        <w:rPr>
          <w:rFonts w:cs="Times New Roman"/>
        </w:rPr>
      </w:pPr>
      <w:r>
        <w:rPr>
          <w:lang w:val="bg-BG"/>
        </w:rPr>
        <w:t xml:space="preserve">   </w:t>
      </w:r>
      <w:r>
        <w:rPr>
          <w:rFonts w:cs="Times New Roman"/>
          <w:lang w:val="bg-BG"/>
        </w:rPr>
        <w:tab/>
      </w:r>
      <w:r>
        <w:rPr>
          <w:rFonts w:cs="Times New Roman"/>
          <w:lang w:val="bg-BG"/>
        </w:rPr>
        <w:tab/>
      </w:r>
      <w:r>
        <w:rPr>
          <w:rFonts w:cs="Times New Roman"/>
          <w:lang w:val="bg-BG"/>
        </w:rPr>
        <w:tab/>
      </w:r>
      <w:r>
        <w:rPr>
          <w:rFonts w:cs="Times New Roman"/>
          <w:lang w:val="bg-BG"/>
        </w:rPr>
        <w:tab/>
      </w:r>
      <w:r>
        <w:rPr>
          <w:rFonts w:cs="Times New Roman"/>
          <w:lang w:val="bg-BG"/>
        </w:rPr>
        <w:tab/>
      </w:r>
      <w:r>
        <w:rPr>
          <w:rFonts w:cs="Times New Roman"/>
          <w:lang w:val="bg-BG"/>
        </w:rPr>
        <w:tab/>
      </w:r>
      <w:r>
        <w:rPr>
          <w:rFonts w:cs="Times New Roman"/>
          <w:lang w:val="bg-BG"/>
        </w:rPr>
        <w:tab/>
      </w:r>
      <w:r>
        <w:rPr>
          <w:rFonts w:cs="Times New Roman"/>
          <w:lang w:val="bg-BG"/>
        </w:rPr>
        <w:tab/>
      </w:r>
      <w:r>
        <w:rPr>
          <w:rFonts w:cs="Times New Roman"/>
          <w:lang w:val="bg-BG"/>
        </w:rPr>
        <w:tab/>
      </w:r>
      <w:r>
        <w:rPr>
          <w:rFonts w:cs="Times New Roman"/>
          <w:lang w:val="bg-BG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Образец №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  <w:t>1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1</w:t>
      </w:r>
    </w:p>
    <w:p w:rsidR="00E4144E" w:rsidRPr="00C22400" w:rsidRDefault="00E4144E" w:rsidP="00C224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9645"/>
      </w:tblGrid>
      <w:tr w:rsidR="00E4144E" w:rsidRPr="000845E6">
        <w:trPr>
          <w:tblCellSpacing w:w="0" w:type="dxa"/>
        </w:trPr>
        <w:tc>
          <w:tcPr>
            <w:tcW w:w="9645" w:type="dxa"/>
          </w:tcPr>
          <w:p w:rsidR="00E4144E" w:rsidRPr="000845E6" w:rsidRDefault="00E4144E" w:rsidP="00C22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0845E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ДЕКЛАРАЦИЯ</w:t>
            </w:r>
          </w:p>
          <w:p w:rsidR="00E4144E" w:rsidRPr="000845E6" w:rsidRDefault="00E4144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845E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за конфиденциалност по чл. 33, ал. 4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от </w:t>
            </w:r>
            <w:r w:rsidRPr="000845E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ЗОП</w:t>
            </w:r>
          </w:p>
        </w:tc>
      </w:tr>
      <w:tr w:rsidR="00E4144E" w:rsidRPr="00057085">
        <w:trPr>
          <w:tblCellSpacing w:w="0" w:type="dxa"/>
        </w:trPr>
        <w:tc>
          <w:tcPr>
            <w:tcW w:w="9645" w:type="dxa"/>
          </w:tcPr>
          <w:p w:rsidR="00E4144E" w:rsidRPr="000845E6" w:rsidRDefault="00E4144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E4144E" w:rsidRPr="000845E6" w:rsidRDefault="00E4144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E4144E" w:rsidRPr="000845E6" w:rsidRDefault="00E4144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E4144E" w:rsidRPr="00057085" w:rsidRDefault="00E4144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Подписаният/ата ……………………………………………………………………………,</w:t>
            </w:r>
          </w:p>
        </w:tc>
      </w:tr>
      <w:tr w:rsidR="00E4144E" w:rsidRPr="00057085">
        <w:trPr>
          <w:tblCellSpacing w:w="0" w:type="dxa"/>
        </w:trPr>
        <w:tc>
          <w:tcPr>
            <w:tcW w:w="9645" w:type="dxa"/>
          </w:tcPr>
          <w:p w:rsidR="00E4144E" w:rsidRPr="00057085" w:rsidRDefault="00E4144E" w:rsidP="00C22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5708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         </w:t>
            </w:r>
            <w:r w:rsidRPr="0005708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(трите имена)</w:t>
            </w:r>
          </w:p>
        </w:tc>
      </w:tr>
      <w:tr w:rsidR="00E4144E" w:rsidRPr="00057085">
        <w:trPr>
          <w:tblCellSpacing w:w="0" w:type="dxa"/>
        </w:trPr>
        <w:tc>
          <w:tcPr>
            <w:tcW w:w="9645" w:type="dxa"/>
          </w:tcPr>
          <w:p w:rsidR="00E4144E" w:rsidRPr="00057085" w:rsidRDefault="00E4144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144E" w:rsidRPr="00057085" w:rsidRDefault="00E4144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данни по документ за самоличност ………………………………………………………,</w:t>
            </w:r>
          </w:p>
        </w:tc>
      </w:tr>
      <w:tr w:rsidR="00E4144E" w:rsidRPr="000845E6">
        <w:trPr>
          <w:tblCellSpacing w:w="0" w:type="dxa"/>
        </w:trPr>
        <w:tc>
          <w:tcPr>
            <w:tcW w:w="9645" w:type="dxa"/>
          </w:tcPr>
          <w:p w:rsidR="00E4144E" w:rsidRPr="007D76E8" w:rsidRDefault="00E4144E" w:rsidP="00C22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 w:rsidRPr="0005708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                              </w:t>
            </w:r>
            <w:r w:rsidRPr="007D76E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(номер на лична карта, дата, орган и място на издаването)</w:t>
            </w:r>
          </w:p>
        </w:tc>
      </w:tr>
      <w:tr w:rsidR="00E4144E" w:rsidRPr="00057085">
        <w:trPr>
          <w:tblCellSpacing w:w="0" w:type="dxa"/>
        </w:trPr>
        <w:tc>
          <w:tcPr>
            <w:tcW w:w="9645" w:type="dxa"/>
          </w:tcPr>
          <w:p w:rsidR="00E4144E" w:rsidRPr="007D76E8" w:rsidRDefault="00E4144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E4144E" w:rsidRPr="00057085" w:rsidRDefault="00E4144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в качеството си на ……………………………………………………………………………</w:t>
            </w:r>
          </w:p>
        </w:tc>
      </w:tr>
      <w:tr w:rsidR="00E4144E" w:rsidRPr="00057085">
        <w:trPr>
          <w:tblCellSpacing w:w="0" w:type="dxa"/>
        </w:trPr>
        <w:tc>
          <w:tcPr>
            <w:tcW w:w="9645" w:type="dxa"/>
          </w:tcPr>
          <w:p w:rsidR="00E4144E" w:rsidRPr="00057085" w:rsidRDefault="00E4144E" w:rsidP="00C22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5708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      </w:t>
            </w:r>
            <w:r w:rsidRPr="0005708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(длъжност)</w:t>
            </w:r>
          </w:p>
        </w:tc>
      </w:tr>
      <w:tr w:rsidR="00E4144E" w:rsidRPr="00057085">
        <w:trPr>
          <w:tblCellSpacing w:w="0" w:type="dxa"/>
        </w:trPr>
        <w:tc>
          <w:tcPr>
            <w:tcW w:w="9645" w:type="dxa"/>
          </w:tcPr>
          <w:p w:rsidR="00E4144E" w:rsidRPr="00057085" w:rsidRDefault="00E4144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144E" w:rsidRPr="00057085" w:rsidRDefault="00E4144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на ……………………………………………………………………………………………., </w:t>
            </w:r>
          </w:p>
        </w:tc>
      </w:tr>
      <w:tr w:rsidR="00E4144E" w:rsidRPr="00057085">
        <w:trPr>
          <w:tblCellSpacing w:w="0" w:type="dxa"/>
        </w:trPr>
        <w:tc>
          <w:tcPr>
            <w:tcW w:w="9645" w:type="dxa"/>
          </w:tcPr>
          <w:p w:rsidR="00E4144E" w:rsidRPr="00057085" w:rsidRDefault="00E4144E" w:rsidP="00C22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5708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05708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(наименование на участника)</w:t>
            </w:r>
          </w:p>
        </w:tc>
      </w:tr>
      <w:tr w:rsidR="00E4144E" w:rsidRPr="00057085">
        <w:trPr>
          <w:tblCellSpacing w:w="0" w:type="dxa"/>
        </w:trPr>
        <w:tc>
          <w:tcPr>
            <w:tcW w:w="9645" w:type="dxa"/>
          </w:tcPr>
          <w:p w:rsidR="00E4144E" w:rsidRPr="00057085" w:rsidRDefault="00E4144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144E" w:rsidRPr="00D232D2" w:rsidRDefault="00E4144E" w:rsidP="00D232D2">
            <w:pPr>
              <w:pStyle w:val="Header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32D2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ЕИК/БУЛСТАТ .................................................. – участник в процедура за възлагане на обществена поръчка с </w:t>
            </w:r>
            <w:r w:rsidRPr="00D232D2"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предмет:</w:t>
            </w:r>
            <w:r w:rsidRPr="00D232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232D2"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r w:rsidRPr="00D232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Изработване на </w:t>
            </w:r>
            <w:r w:rsidRPr="00D232D2">
              <w:rPr>
                <w:rStyle w:val="5pt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ru-RU"/>
              </w:rPr>
              <w:t>Горскостопански</w:t>
            </w:r>
            <w:r>
              <w:rPr>
                <w:rStyle w:val="5pt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ru-RU"/>
              </w:rPr>
              <w:t xml:space="preserve"> план на горите собственост на О</w:t>
            </w:r>
            <w:r w:rsidRPr="00D232D2">
              <w:rPr>
                <w:rStyle w:val="5pt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ru-RU"/>
              </w:rPr>
              <w:t>бщина Искър”,</w:t>
            </w:r>
          </w:p>
          <w:p w:rsidR="00E4144E" w:rsidRPr="00057085" w:rsidRDefault="00E4144E" w:rsidP="00D23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4144E" w:rsidRPr="00057085">
        <w:trPr>
          <w:tblCellSpacing w:w="0" w:type="dxa"/>
        </w:trPr>
        <w:tc>
          <w:tcPr>
            <w:tcW w:w="9645" w:type="dxa"/>
          </w:tcPr>
          <w:p w:rsidR="00E4144E" w:rsidRPr="00057085" w:rsidRDefault="00E4144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144E" w:rsidRPr="00057085" w:rsidRDefault="00E4144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70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ДЕКЛАРИРАМ:</w:t>
            </w:r>
          </w:p>
        </w:tc>
      </w:tr>
      <w:tr w:rsidR="00E4144E" w:rsidRPr="00057085">
        <w:trPr>
          <w:tblCellSpacing w:w="0" w:type="dxa"/>
        </w:trPr>
        <w:tc>
          <w:tcPr>
            <w:tcW w:w="9645" w:type="dxa"/>
          </w:tcPr>
          <w:p w:rsidR="00E4144E" w:rsidRPr="00057085" w:rsidRDefault="00E4144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144E" w:rsidRPr="00057085" w:rsidRDefault="00E4144E" w:rsidP="004F3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1. Информацията, съдържаща се в …………………….. (посочват се конкретна част/части от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офертата</w:t>
            </w:r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) от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офертата</w:t>
            </w:r>
            <w:bookmarkStart w:id="0" w:name="_GoBack"/>
            <w:bookmarkEnd w:id="0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, да се счита за конфиденциална, тъй като съдържа технически и/или търговски тайни (вярното се подчертава). </w:t>
            </w:r>
          </w:p>
        </w:tc>
      </w:tr>
      <w:tr w:rsidR="00E4144E" w:rsidRPr="00057085">
        <w:trPr>
          <w:tblCellSpacing w:w="0" w:type="dxa"/>
        </w:trPr>
        <w:tc>
          <w:tcPr>
            <w:tcW w:w="9645" w:type="dxa"/>
          </w:tcPr>
          <w:p w:rsidR="00E4144E" w:rsidRPr="00057085" w:rsidRDefault="00E4144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144E" w:rsidRPr="00057085" w:rsidRDefault="00E4144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2. Не бихме желали информацията по т. 1 да бъде разкривана от възложителя, освен в предвидените от закона случаи.</w:t>
            </w:r>
          </w:p>
        </w:tc>
      </w:tr>
    </w:tbl>
    <w:p w:rsidR="00E4144E" w:rsidRDefault="00E4144E" w:rsidP="00F34D6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E4144E" w:rsidRPr="0048738E" w:rsidRDefault="00E4144E" w:rsidP="00F34D6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E4144E" w:rsidRPr="00EF60BF" w:rsidRDefault="00E4144E" w:rsidP="00F34D6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815"/>
        <w:gridCol w:w="4830"/>
      </w:tblGrid>
      <w:tr w:rsidR="00E4144E" w:rsidRPr="00057085">
        <w:trPr>
          <w:tblCellSpacing w:w="0" w:type="dxa"/>
        </w:trPr>
        <w:tc>
          <w:tcPr>
            <w:tcW w:w="4815" w:type="dxa"/>
          </w:tcPr>
          <w:p w:rsidR="00E4144E" w:rsidRPr="00057085" w:rsidRDefault="00E4144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144E" w:rsidRPr="00057085" w:rsidRDefault="00E4144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4830" w:type="dxa"/>
          </w:tcPr>
          <w:p w:rsidR="00E4144E" w:rsidRPr="00057085" w:rsidRDefault="00E4144E" w:rsidP="00EF6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144E" w:rsidRPr="00057085" w:rsidRDefault="00E4144E" w:rsidP="00EF6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........................../ ........................./ ........................</w:t>
            </w:r>
          </w:p>
        </w:tc>
      </w:tr>
      <w:tr w:rsidR="00E4144E" w:rsidRPr="00057085">
        <w:trPr>
          <w:tblCellSpacing w:w="0" w:type="dxa"/>
        </w:trPr>
        <w:tc>
          <w:tcPr>
            <w:tcW w:w="4815" w:type="dxa"/>
          </w:tcPr>
          <w:p w:rsidR="00E4144E" w:rsidRPr="00057085" w:rsidRDefault="00E4144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144E" w:rsidRPr="00057085" w:rsidRDefault="00E4144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Име и фамилия</w:t>
            </w:r>
          </w:p>
        </w:tc>
        <w:tc>
          <w:tcPr>
            <w:tcW w:w="4830" w:type="dxa"/>
          </w:tcPr>
          <w:p w:rsidR="00E4144E" w:rsidRPr="00057085" w:rsidRDefault="00E4144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144E" w:rsidRPr="00057085" w:rsidRDefault="00E4144E" w:rsidP="00EF6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</w:t>
            </w:r>
          </w:p>
        </w:tc>
      </w:tr>
      <w:tr w:rsidR="00E4144E" w:rsidRPr="00057085">
        <w:trPr>
          <w:tblCellSpacing w:w="0" w:type="dxa"/>
        </w:trPr>
        <w:tc>
          <w:tcPr>
            <w:tcW w:w="4815" w:type="dxa"/>
          </w:tcPr>
          <w:p w:rsidR="00E4144E" w:rsidRPr="00057085" w:rsidRDefault="00E4144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144E" w:rsidRPr="0048738E" w:rsidRDefault="00E4144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Подпис и печат</w:t>
            </w:r>
          </w:p>
        </w:tc>
        <w:tc>
          <w:tcPr>
            <w:tcW w:w="4830" w:type="dxa"/>
          </w:tcPr>
          <w:p w:rsidR="00E4144E" w:rsidRPr="00057085" w:rsidRDefault="00E4144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144E" w:rsidRPr="00057085" w:rsidRDefault="00E4144E" w:rsidP="00EF6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</w:t>
            </w:r>
          </w:p>
        </w:tc>
      </w:tr>
    </w:tbl>
    <w:p w:rsidR="00E4144E" w:rsidRDefault="00E4144E" w:rsidP="00F34D6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9645"/>
      </w:tblGrid>
      <w:tr w:rsidR="00E4144E" w:rsidRPr="00057085">
        <w:trPr>
          <w:tblCellSpacing w:w="0" w:type="dxa"/>
        </w:trPr>
        <w:tc>
          <w:tcPr>
            <w:tcW w:w="9645" w:type="dxa"/>
          </w:tcPr>
          <w:p w:rsidR="00E4144E" w:rsidRPr="00057085" w:rsidRDefault="00E4144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144E" w:rsidRPr="00057085" w:rsidRDefault="00E4144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4144E" w:rsidRPr="00C22400" w:rsidRDefault="00E4144E" w:rsidP="00C22400">
      <w:pPr>
        <w:rPr>
          <w:rFonts w:cs="Times New Roman"/>
          <w:lang w:val="bg-BG"/>
        </w:rPr>
      </w:pPr>
    </w:p>
    <w:sectPr w:rsidR="00E4144E" w:rsidRPr="00C22400" w:rsidSect="00C22400">
      <w:headerReference w:type="default" r:id="rId6"/>
      <w:pgSz w:w="12240" w:h="15840"/>
      <w:pgMar w:top="960" w:right="1440" w:bottom="709" w:left="1440" w:header="708" w:footer="4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144E" w:rsidRDefault="00E4144E" w:rsidP="00460654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E4144E" w:rsidRDefault="00E4144E" w:rsidP="00460654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144E" w:rsidRDefault="00E4144E" w:rsidP="00460654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E4144E" w:rsidRDefault="00E4144E" w:rsidP="00460654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144E" w:rsidRPr="00D232D2" w:rsidRDefault="00E4144E" w:rsidP="00D232D2">
    <w:pPr>
      <w:pStyle w:val="Header"/>
      <w:jc w:val="center"/>
      <w:rPr>
        <w:rFonts w:ascii="Times New Roman" w:hAnsi="Times New Roman" w:cs="Times New Roman"/>
        <w:b/>
        <w:bCs/>
        <w:sz w:val="24"/>
        <w:szCs w:val="24"/>
      </w:rPr>
    </w:pPr>
    <w:r w:rsidRPr="00D232D2">
      <w:rPr>
        <w:rFonts w:ascii="Times New Roman" w:hAnsi="Times New Roman" w:cs="Times New Roman"/>
        <w:sz w:val="24"/>
        <w:szCs w:val="24"/>
        <w:lang w:val="ru-RU"/>
      </w:rPr>
      <w:t>Открита процедура</w:t>
    </w:r>
    <w:r w:rsidRPr="00D232D2">
      <w:rPr>
        <w:rFonts w:ascii="Times New Roman" w:hAnsi="Times New Roman" w:cs="Times New Roman"/>
        <w:sz w:val="24"/>
        <w:szCs w:val="24"/>
        <w:lang w:val="en-US"/>
      </w:rPr>
      <w:t xml:space="preserve"> </w:t>
    </w:r>
    <w:r w:rsidRPr="00D232D2">
      <w:rPr>
        <w:rFonts w:ascii="Times New Roman" w:hAnsi="Times New Roman" w:cs="Times New Roman"/>
        <w:sz w:val="24"/>
        <w:szCs w:val="24"/>
        <w:lang w:val="ru-RU"/>
      </w:rPr>
      <w:t>за</w:t>
    </w:r>
    <w:r w:rsidRPr="00D232D2">
      <w:rPr>
        <w:rFonts w:ascii="Times New Roman" w:hAnsi="Times New Roman" w:cs="Times New Roman"/>
        <w:sz w:val="24"/>
        <w:szCs w:val="24"/>
        <w:lang w:val="en-US"/>
      </w:rPr>
      <w:t xml:space="preserve"> </w:t>
    </w:r>
    <w:r w:rsidRPr="00D232D2">
      <w:rPr>
        <w:rFonts w:ascii="Times New Roman" w:hAnsi="Times New Roman" w:cs="Times New Roman"/>
        <w:sz w:val="24"/>
        <w:szCs w:val="24"/>
        <w:lang w:val="ru-RU"/>
      </w:rPr>
      <w:t>възлагане на обществена поръчка с предмет:</w:t>
    </w:r>
    <w:r w:rsidRPr="00D232D2">
      <w:rPr>
        <w:rFonts w:ascii="Times New Roman" w:hAnsi="Times New Roman" w:cs="Times New Roman"/>
        <w:sz w:val="24"/>
        <w:szCs w:val="24"/>
        <w:lang w:val="en-US"/>
      </w:rPr>
      <w:t xml:space="preserve"> </w:t>
    </w:r>
    <w:r w:rsidRPr="00D232D2">
      <w:rPr>
        <w:rFonts w:ascii="Times New Roman" w:hAnsi="Times New Roman" w:cs="Times New Roman"/>
        <w:sz w:val="24"/>
        <w:szCs w:val="24"/>
      </w:rPr>
      <w:t>„</w:t>
    </w:r>
    <w:r w:rsidRPr="00D232D2">
      <w:rPr>
        <w:rFonts w:ascii="Times New Roman" w:hAnsi="Times New Roman" w:cs="Times New Roman"/>
        <w:sz w:val="24"/>
        <w:szCs w:val="24"/>
        <w:lang w:eastAsia="en-US"/>
      </w:rPr>
      <w:t xml:space="preserve">Изработване на </w:t>
    </w:r>
    <w:r w:rsidRPr="00D232D2">
      <w:rPr>
        <w:rStyle w:val="5pt"/>
        <w:rFonts w:ascii="Times New Roman" w:hAnsi="Times New Roman" w:cs="Times New Roman"/>
        <w:b w:val="0"/>
        <w:bCs w:val="0"/>
        <w:color w:val="000000"/>
        <w:sz w:val="24"/>
        <w:szCs w:val="24"/>
        <w:lang w:eastAsia="ru-RU"/>
      </w:rPr>
      <w:t xml:space="preserve">Горскостопански план на горите собственост на </w:t>
    </w:r>
    <w:r>
      <w:rPr>
        <w:rStyle w:val="5pt"/>
        <w:rFonts w:ascii="Times New Roman" w:hAnsi="Times New Roman" w:cs="Times New Roman"/>
        <w:b w:val="0"/>
        <w:bCs w:val="0"/>
        <w:color w:val="000000"/>
        <w:sz w:val="24"/>
        <w:szCs w:val="24"/>
        <w:lang w:eastAsia="ru-RU"/>
      </w:rPr>
      <w:t>О</w:t>
    </w:r>
    <w:r w:rsidRPr="00D232D2">
      <w:rPr>
        <w:rStyle w:val="5pt"/>
        <w:rFonts w:ascii="Times New Roman" w:hAnsi="Times New Roman" w:cs="Times New Roman"/>
        <w:b w:val="0"/>
        <w:bCs w:val="0"/>
        <w:color w:val="000000"/>
        <w:sz w:val="24"/>
        <w:szCs w:val="24"/>
        <w:lang w:eastAsia="ru-RU"/>
      </w:rPr>
      <w:t>бщина Искър”</w:t>
    </w:r>
  </w:p>
  <w:p w:rsidR="00E4144E" w:rsidRDefault="00E4144E">
    <w:pPr>
      <w:pStyle w:val="Header"/>
      <w:rPr>
        <w:rFonts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2EE9"/>
    <w:rsid w:val="00056E6A"/>
    <w:rsid w:val="00057085"/>
    <w:rsid w:val="00071032"/>
    <w:rsid w:val="000845E6"/>
    <w:rsid w:val="000B7D6C"/>
    <w:rsid w:val="00103E1B"/>
    <w:rsid w:val="00144BF2"/>
    <w:rsid w:val="00175EDE"/>
    <w:rsid w:val="001A4857"/>
    <w:rsid w:val="001A7612"/>
    <w:rsid w:val="001F3BCD"/>
    <w:rsid w:val="0025456C"/>
    <w:rsid w:val="00255FE0"/>
    <w:rsid w:val="002B689F"/>
    <w:rsid w:val="002F0894"/>
    <w:rsid w:val="003125D9"/>
    <w:rsid w:val="003A3ED8"/>
    <w:rsid w:val="003C5A26"/>
    <w:rsid w:val="003E1B3F"/>
    <w:rsid w:val="003F1191"/>
    <w:rsid w:val="00402E5C"/>
    <w:rsid w:val="00412D2C"/>
    <w:rsid w:val="00446479"/>
    <w:rsid w:val="00460654"/>
    <w:rsid w:val="0048738E"/>
    <w:rsid w:val="004B379B"/>
    <w:rsid w:val="004C2CFF"/>
    <w:rsid w:val="004D1211"/>
    <w:rsid w:val="004E745B"/>
    <w:rsid w:val="004F3611"/>
    <w:rsid w:val="00525117"/>
    <w:rsid w:val="0055616C"/>
    <w:rsid w:val="005A7D0D"/>
    <w:rsid w:val="005C7707"/>
    <w:rsid w:val="005D42D6"/>
    <w:rsid w:val="005F6E29"/>
    <w:rsid w:val="00692A74"/>
    <w:rsid w:val="006E53AE"/>
    <w:rsid w:val="00712E13"/>
    <w:rsid w:val="007D76E8"/>
    <w:rsid w:val="008514E6"/>
    <w:rsid w:val="00897FD7"/>
    <w:rsid w:val="00914CF4"/>
    <w:rsid w:val="009A42AA"/>
    <w:rsid w:val="00A35349"/>
    <w:rsid w:val="00A83BF8"/>
    <w:rsid w:val="00B007BE"/>
    <w:rsid w:val="00B2123D"/>
    <w:rsid w:val="00BA611F"/>
    <w:rsid w:val="00C047F8"/>
    <w:rsid w:val="00C22400"/>
    <w:rsid w:val="00C80C5D"/>
    <w:rsid w:val="00C81B4D"/>
    <w:rsid w:val="00CF5436"/>
    <w:rsid w:val="00D12EE9"/>
    <w:rsid w:val="00D232D2"/>
    <w:rsid w:val="00DA19C8"/>
    <w:rsid w:val="00E26421"/>
    <w:rsid w:val="00E30E3B"/>
    <w:rsid w:val="00E4144E"/>
    <w:rsid w:val="00ED375A"/>
    <w:rsid w:val="00EE65B9"/>
    <w:rsid w:val="00EF60BF"/>
    <w:rsid w:val="00F03542"/>
    <w:rsid w:val="00F13A9C"/>
    <w:rsid w:val="00F178A6"/>
    <w:rsid w:val="00F34D6A"/>
    <w:rsid w:val="00FB4F6B"/>
    <w:rsid w:val="00FB7268"/>
    <w:rsid w:val="00FE5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 w:cs="Calibri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60654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bg-BG" w:eastAsia="bg-BG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60654"/>
    <w:rPr>
      <w:rFonts w:eastAsia="Times New Roman"/>
    </w:rPr>
  </w:style>
  <w:style w:type="paragraph" w:styleId="Footer">
    <w:name w:val="footer"/>
    <w:basedOn w:val="Normal"/>
    <w:link w:val="FooterChar"/>
    <w:uiPriority w:val="99"/>
    <w:semiHidden/>
    <w:rsid w:val="00460654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60654"/>
    <w:rPr>
      <w:rFonts w:eastAsia="Times New Roman"/>
    </w:rPr>
  </w:style>
  <w:style w:type="character" w:customStyle="1" w:styleId="CharChar4">
    <w:name w:val="Char Char4"/>
    <w:uiPriority w:val="99"/>
    <w:rsid w:val="003125D9"/>
    <w:rPr>
      <w:sz w:val="24"/>
      <w:szCs w:val="24"/>
    </w:rPr>
  </w:style>
  <w:style w:type="character" w:customStyle="1" w:styleId="5pt">
    <w:name w:val="Основной текст + 5 pt"/>
    <w:aliases w:val="Полужирный,Интервал 0 pt"/>
    <w:uiPriority w:val="99"/>
    <w:rsid w:val="003125D9"/>
    <w:rPr>
      <w:rFonts w:ascii="Arial" w:hAnsi="Arial" w:cs="Arial"/>
      <w:b/>
      <w:bCs/>
      <w:spacing w:val="2"/>
      <w:sz w:val="10"/>
      <w:szCs w:val="10"/>
      <w:u w:val="none"/>
    </w:rPr>
  </w:style>
  <w:style w:type="character" w:customStyle="1" w:styleId="CharChar41">
    <w:name w:val="Char Char41"/>
    <w:uiPriority w:val="99"/>
    <w:rsid w:val="003F1191"/>
    <w:rPr>
      <w:sz w:val="24"/>
      <w:szCs w:val="24"/>
    </w:rPr>
  </w:style>
  <w:style w:type="character" w:customStyle="1" w:styleId="CharChar42">
    <w:name w:val="Char Char42"/>
    <w:uiPriority w:val="99"/>
    <w:rsid w:val="00D232D2"/>
    <w:rPr>
      <w:sz w:val="24"/>
      <w:szCs w:val="24"/>
    </w:rPr>
  </w:style>
  <w:style w:type="paragraph" w:customStyle="1" w:styleId="CharCharCharCharCharCharCharCharChar1CharCharCharCharCharCharCharCharCharChar">
    <w:name w:val="Char Char Char Char Char Char Char Char Char1 Знак Знак Char Char Знак Знак Char Char Знак Знак Char Char Знак Знак Char Char Знак Знак Char Char"/>
    <w:basedOn w:val="Normal"/>
    <w:uiPriority w:val="99"/>
    <w:rsid w:val="00D232D2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1</Pages>
  <Words>199</Words>
  <Characters>1136</Characters>
  <Application>Microsoft Office Outlook</Application>
  <DocSecurity>0</DocSecurity>
  <Lines>0</Lines>
  <Paragraphs>0</Paragraphs>
  <ScaleCrop>false</ScaleCrop>
  <Company>&lt;arabianhorse&gt;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</dc:title>
  <dc:subject/>
  <dc:creator>staroselci</dc:creator>
  <cp:keywords/>
  <dc:description/>
  <cp:lastModifiedBy>ISKAR 7</cp:lastModifiedBy>
  <cp:revision>17</cp:revision>
  <dcterms:created xsi:type="dcterms:W3CDTF">2015-01-06T08:04:00Z</dcterms:created>
  <dcterms:modified xsi:type="dcterms:W3CDTF">2015-07-23T07:24:00Z</dcterms:modified>
</cp:coreProperties>
</file>